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20533996" w:rsidR="00AD5953" w:rsidRPr="0003664A"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514CA1">
        <w:rPr>
          <w:rFonts w:ascii="GHEA Grapalat" w:eastAsia="GHEA Grapalat" w:hAnsi="GHEA Grapalat" w:cs="GHEA Grapalat"/>
          <w:bCs/>
          <w:sz w:val="20"/>
          <w:szCs w:val="20"/>
        </w:rPr>
        <w:t>23.</w:t>
      </w:r>
      <w:r w:rsidR="00514CA1">
        <w:rPr>
          <w:rFonts w:ascii="GHEA Grapalat" w:eastAsia="GHEA Grapalat" w:hAnsi="GHEA Grapalat" w:cs="GHEA Grapalat"/>
          <w:bCs/>
          <w:sz w:val="20"/>
          <w:szCs w:val="20"/>
          <w:lang w:val="hy-AM"/>
        </w:rPr>
        <w:t>01</w:t>
      </w:r>
      <w:r w:rsidR="00514CA1">
        <w:rPr>
          <w:rFonts w:ascii="GHEA Grapalat" w:eastAsia="GHEA Grapalat" w:hAnsi="GHEA Grapalat" w:cs="GHEA Grapalat"/>
          <w:bCs/>
          <w:sz w:val="20"/>
          <w:szCs w:val="20"/>
        </w:rPr>
        <w:t>.2026</w:t>
      </w:r>
      <w:bookmarkStart w:id="0" w:name="_GoBack"/>
      <w:bookmarkEnd w:id="0"/>
    </w:p>
    <w:p w14:paraId="314CC04D" w14:textId="41A4E122"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514CA1">
        <w:rPr>
          <w:rFonts w:ascii="GHEA Grapalat" w:hAnsi="GHEA Grapalat"/>
          <w:lang w:val="af-ZA"/>
        </w:rPr>
        <w:t>ՀՀԱՆՇՕԾ-ԳՀԾՁԲ-2026/20</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&lt;Republican Ambulance Service&gt; CJSC of the Ministry of Health of the Republic of Armenia</w:t>
      </w:r>
      <w:r w:rsidRPr="00AB73C4">
        <w:rPr>
          <w:rFonts w:ascii="GHEA Grapalat" w:eastAsia="Calibri" w:hAnsi="GHEA Grapalat"/>
        </w:rPr>
        <w:t xml:space="preserve">located at </w:t>
      </w:r>
      <w:r w:rsidR="00943EB4">
        <w:rPr>
          <w:rFonts w:ascii="GHEA Grapalat" w:eastAsia="Calibri" w:hAnsi="GHEA Grapalat"/>
        </w:rPr>
        <w:t>Gyumri Mazmanyan 3b</w:t>
      </w:r>
      <w:r w:rsidRPr="00AB73C4">
        <w:rPr>
          <w:rFonts w:ascii="GHEA Grapalat" w:eastAsia="Calibri" w:hAnsi="GHEA Grapalat"/>
        </w:rPr>
        <w:t xml:space="preserve">, is announcing </w:t>
      </w:r>
      <w:r w:rsidR="00C5481C" w:rsidRPr="00AB73C4">
        <w:rPr>
          <w:rFonts w:ascii="GHEA Grapalat" w:eastAsia="Calibri" w:hAnsi="GHEA Grapalat"/>
          <w:lang w:val="hy-AM"/>
        </w:rPr>
        <w:t>request for quota</w:t>
      </w:r>
      <w:r w:rsidR="008A59CF" w:rsidRPr="00AB73C4">
        <w:rPr>
          <w:rFonts w:ascii="GHEA Grapalat" w:eastAsia="Calibri" w:hAnsi="GHEA Grapalat"/>
          <w:lang w:val="hy-AM"/>
        </w:rPr>
        <w:t>tion</w:t>
      </w:r>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r w:rsidR="002C08DB" w:rsidRPr="00AB73C4">
        <w:rPr>
          <w:rFonts w:ascii="GHEA Grapalat" w:eastAsia="Calibri" w:hAnsi="GHEA Grapalat"/>
        </w:rPr>
        <w:t>ehicle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73B36C6F"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Armeps (www.armeps.am) electronic procurement system by </w:t>
      </w:r>
      <w:r w:rsidR="00514CA1">
        <w:rPr>
          <w:rFonts w:ascii="GHEA Grapalat" w:eastAsia="Calibri" w:hAnsi="GHEA Grapalat"/>
        </w:rPr>
        <w:t>10:00</w:t>
      </w:r>
      <w:r w:rsidR="008C51F4">
        <w:rPr>
          <w:rFonts w:ascii="GHEA Grapalat" w:eastAsia="Calibri" w:hAnsi="GHEA Grapalat"/>
        </w:rPr>
        <w:t xml:space="preserve"> </w:t>
      </w:r>
      <w:r w:rsidRPr="00AB73C4">
        <w:rPr>
          <w:rFonts w:ascii="GHEA Grapalat" w:eastAsia="Calibri" w:hAnsi="GHEA Grapalat"/>
        </w:rPr>
        <w:t xml:space="preserve">p.m. on the </w:t>
      </w:r>
      <w:r w:rsidR="000B5229">
        <w:rPr>
          <w:rFonts w:ascii="GHEA Grapalat" w:eastAsia="Calibri" w:hAnsi="GHEA Grapalat"/>
        </w:rPr>
        <w:t>11</w:t>
      </w:r>
      <w:r w:rsidRPr="00AB73C4">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4C308278"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electronically via the electronic procurement system Armeps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255A9D">
        <w:rPr>
          <w:rFonts w:ascii="GHEA Grapalat" w:eastAsia="GHEA Grapalat" w:hAnsi="GHEA Grapalat" w:cs="GHEA Grapalat"/>
          <w:iCs/>
        </w:rPr>
        <w:t>10</w:t>
      </w:r>
      <w:r w:rsidR="00D46EBC" w:rsidRPr="00AB73C4">
        <w:rPr>
          <w:rFonts w:ascii="GHEA Grapalat" w:eastAsia="GHEA Grapalat" w:hAnsi="GHEA Grapalat" w:cs="GHEA Grapalat"/>
          <w:iCs/>
        </w:rPr>
        <w:t>t</w:t>
      </w:r>
      <w:r w:rsidRPr="00AB73C4">
        <w:rPr>
          <w:rFonts w:ascii="GHEA Grapalat" w:eastAsia="Calibri" w:hAnsi="GHEA Grapalat"/>
        </w:rPr>
        <w:t xml:space="preserve">h day as from the day of publication of the announcement, at </w:t>
      </w:r>
      <w:r w:rsidR="00514CA1">
        <w:rPr>
          <w:rFonts w:ascii="GHEA Grapalat" w:eastAsia="Calibri" w:hAnsi="GHEA Grapalat"/>
        </w:rPr>
        <w:t>10:00</w:t>
      </w:r>
      <w:r w:rsidR="008C51F4">
        <w:rPr>
          <w:rFonts w:ascii="GHEA Grapalat" w:eastAsia="Calibri" w:hAnsi="GHEA Grapalat"/>
        </w:rPr>
        <w:t xml:space="preserve">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6723FABF"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+374 </w:t>
      </w:r>
      <w:r w:rsidR="008C51F4">
        <w:rPr>
          <w:rFonts w:ascii="GHEA Grapalat" w:hAnsi="GHEA Grapalat"/>
          <w:sz w:val="20"/>
          <w:szCs w:val="24"/>
        </w:rPr>
        <w:t xml:space="preserve">98 56 58 06 </w:t>
      </w:r>
    </w:p>
    <w:p w14:paraId="5295E7C1" w14:textId="77777777"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r w:rsidR="008035F7" w:rsidRPr="008035F7">
        <w:rPr>
          <w:rFonts w:ascii="GHEA Grapalat" w:hAnsi="GHEA Grapalat"/>
          <w:sz w:val="20"/>
          <w:szCs w:val="24"/>
        </w:rPr>
        <w:t xml:space="preserve">gnumner@ambulance.am </w:t>
      </w:r>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9623D" w14:textId="77777777" w:rsidR="00305106" w:rsidRDefault="00305106" w:rsidP="00D45945">
      <w:pPr>
        <w:spacing w:after="0" w:line="240" w:lineRule="auto"/>
      </w:pPr>
      <w:r>
        <w:separator/>
      </w:r>
    </w:p>
  </w:endnote>
  <w:endnote w:type="continuationSeparator" w:id="0">
    <w:p w14:paraId="72731F65" w14:textId="77777777" w:rsidR="00305106" w:rsidRDefault="00305106"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orbel">
    <w:panose1 w:val="020B0503020204020204"/>
    <w:charset w:val="CC"/>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E039D" w14:textId="77777777" w:rsidR="00305106" w:rsidRDefault="00305106" w:rsidP="00D45945">
      <w:pPr>
        <w:spacing w:after="0" w:line="240" w:lineRule="auto"/>
      </w:pPr>
      <w:r>
        <w:separator/>
      </w:r>
    </w:p>
  </w:footnote>
  <w:footnote w:type="continuationSeparator" w:id="0">
    <w:p w14:paraId="26EE65F4" w14:textId="77777777" w:rsidR="00305106" w:rsidRDefault="00305106"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39"/>
    <w:rsid w:val="0003664A"/>
    <w:rsid w:val="00037636"/>
    <w:rsid w:val="00040AC9"/>
    <w:rsid w:val="00043A01"/>
    <w:rsid w:val="00051B61"/>
    <w:rsid w:val="0005427F"/>
    <w:rsid w:val="00054DBC"/>
    <w:rsid w:val="00073811"/>
    <w:rsid w:val="00083BAA"/>
    <w:rsid w:val="00091948"/>
    <w:rsid w:val="00092A55"/>
    <w:rsid w:val="00094D3F"/>
    <w:rsid w:val="00096640"/>
    <w:rsid w:val="000B5229"/>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5A9D"/>
    <w:rsid w:val="0026243D"/>
    <w:rsid w:val="00262E52"/>
    <w:rsid w:val="0026747D"/>
    <w:rsid w:val="00280717"/>
    <w:rsid w:val="00283150"/>
    <w:rsid w:val="002A1D9A"/>
    <w:rsid w:val="002B6FC9"/>
    <w:rsid w:val="002C003A"/>
    <w:rsid w:val="002C08DB"/>
    <w:rsid w:val="002C4CC7"/>
    <w:rsid w:val="002C5F1C"/>
    <w:rsid w:val="002E379E"/>
    <w:rsid w:val="00305106"/>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3F4A69"/>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D0B84"/>
    <w:rsid w:val="004D0CAC"/>
    <w:rsid w:val="004F7CD8"/>
    <w:rsid w:val="005005AB"/>
    <w:rsid w:val="00506FF6"/>
    <w:rsid w:val="00514CA1"/>
    <w:rsid w:val="0052501B"/>
    <w:rsid w:val="00537017"/>
    <w:rsid w:val="005439E7"/>
    <w:rsid w:val="00554084"/>
    <w:rsid w:val="005550DA"/>
    <w:rsid w:val="005572A0"/>
    <w:rsid w:val="0056119E"/>
    <w:rsid w:val="00564809"/>
    <w:rsid w:val="00564BD4"/>
    <w:rsid w:val="00590D3F"/>
    <w:rsid w:val="00593884"/>
    <w:rsid w:val="005A02F0"/>
    <w:rsid w:val="005A3561"/>
    <w:rsid w:val="005A3FAD"/>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20D6"/>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402B"/>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43EB4"/>
    <w:rsid w:val="0094567C"/>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E26C3"/>
    <w:rsid w:val="00DE4842"/>
    <w:rsid w:val="00DF0640"/>
    <w:rsid w:val="00DF7894"/>
    <w:rsid w:val="00E14A80"/>
    <w:rsid w:val="00E24FD6"/>
    <w:rsid w:val="00E54A27"/>
    <w:rsid w:val="00E55D74"/>
    <w:rsid w:val="00E64226"/>
    <w:rsid w:val="00E6540C"/>
    <w:rsid w:val="00E74AD0"/>
    <w:rsid w:val="00E800A8"/>
    <w:rsid w:val="00E814EC"/>
    <w:rsid w:val="00E81E2A"/>
    <w:rsid w:val="00E8515C"/>
    <w:rsid w:val="00EA4838"/>
    <w:rsid w:val="00EA4886"/>
    <w:rsid w:val="00EB3119"/>
    <w:rsid w:val="00EB3529"/>
    <w:rsid w:val="00EB5E2E"/>
    <w:rsid w:val="00EC26D0"/>
    <w:rsid w:val="00ED146B"/>
    <w:rsid w:val="00ED542A"/>
    <w:rsid w:val="00EE0952"/>
    <w:rsid w:val="00EF4191"/>
    <w:rsid w:val="00F0453F"/>
    <w:rsid w:val="00F45AB1"/>
    <w:rsid w:val="00F52957"/>
    <w:rsid w:val="00F52B98"/>
    <w:rsid w:val="00F5363C"/>
    <w:rsid w:val="00F61D39"/>
    <w:rsid w:val="00F653F3"/>
    <w:rsid w:val="00F728FF"/>
    <w:rsid w:val="00F740E3"/>
    <w:rsid w:val="00F76607"/>
    <w:rsid w:val="00F81A4B"/>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UnresolvedMention">
    <w:name w:val="Unresolved Mention"/>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599AC-8C62-4316-B539-2A6C0A4B1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474</Words>
  <Characters>2702</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2026-01-23T17:46:00Z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